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AB039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11091/056-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8439E1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8439E1" w:rsidRPr="008439E1">
          <w:rPr>
            <w:bCs/>
          </w:rPr>
          <w:t>24</w:t>
        </w:r>
        <w:r w:rsidR="008439E1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AB039C" w:rsidRPr="00AB039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AB039C" w:rsidRPr="00AB039C">
          <w:rPr>
            <w:rStyle w:val="aa"/>
          </w:rPr>
          <w:t>440052, г. Пенза, ул. Ново-Тамбовская, д.9;</w:t>
        </w:r>
        <w:r w:rsidR="00AB039C" w:rsidRPr="00AB039C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AB039C" w:rsidRPr="00AB039C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AB039C" w:rsidRPr="00AB039C">
          <w:rPr>
            <w:u w:val="single"/>
          </w:rPr>
          <w:t xml:space="preserve"> 11091/056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AB039C" w:rsidRPr="00AB039C">
          <w:rPr>
            <w:rStyle w:val="aa"/>
          </w:rPr>
          <w:t xml:space="preserve"> Секретарь руководителя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AB039C" w:rsidRPr="00AB039C">
          <w:rPr>
            <w:rStyle w:val="aa"/>
          </w:rPr>
          <w:t xml:space="preserve"> 26341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AB039C" w:rsidRPr="00AB039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8439E1" w:rsidRPr="001D5852" w:rsidTr="00F912F0">
        <w:trPr>
          <w:jc w:val="center"/>
        </w:trPr>
        <w:tc>
          <w:tcPr>
            <w:tcW w:w="4678" w:type="dxa"/>
            <w:vAlign w:val="center"/>
          </w:tcPr>
          <w:p w:rsidR="008439E1" w:rsidRPr="001D5852" w:rsidRDefault="008439E1" w:rsidP="008439E1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439E1" w:rsidRPr="008439E1" w:rsidRDefault="00AD1885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8439E1" w:rsidRPr="008439E1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(08) пульсметр + люксметр;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(02) люксметр + яркомер;</w:t>
      </w:r>
    </w:p>
    <w:p w:rsidR="008439E1" w:rsidRPr="008439E1" w:rsidRDefault="008439E1" w:rsidP="00AD14A4">
      <w:r w:rsidRPr="008439E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8439E1" w:rsidP="00AD14A4">
      <w:r w:rsidRPr="008439E1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AD1885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Pr="001D5852" w:rsidRDefault="008439E1" w:rsidP="00883461">
            <w:pPr>
              <w:pStyle w:val="a8"/>
            </w:pPr>
            <w:bookmarkStart w:id="8" w:name="dopzona1" w:colFirst="0" w:colLast="0"/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0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Default="008439E1" w:rsidP="00883461">
            <w:pPr>
              <w:pStyle w:val="a8"/>
            </w:pPr>
            <w:bookmarkStart w:id="9" w:name="dopzona2" w:colFirst="0" w:colLast="0"/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8439E1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Default="008439E1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F52F43" w:rsidP="00883461">
            <w:pPr>
              <w:pStyle w:val="a8"/>
              <w:rPr>
                <w:b/>
              </w:rPr>
            </w:pPr>
            <w:r>
              <w:rPr>
                <w:b/>
              </w:rPr>
              <w:t>6</w:t>
            </w:r>
            <w:r w:rsidR="008439E1" w:rsidRPr="008439E1">
              <w:rPr>
                <w:b/>
              </w:rPr>
              <w:t>0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18" w:name="osv__z1"/>
            <w:bookmarkEnd w:id="18"/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lastRenderedPageBreak/>
              <w:t>3</w:t>
            </w:r>
            <w:r w:rsidR="00F52F43">
              <w:t>51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9" w:name="zona2"/>
            <w:bookmarkEnd w:id="19"/>
            <w:r>
              <w:rPr>
                <w:b/>
              </w:rPr>
              <w:lastRenderedPageBreak/>
              <w:t>Кабинет (документы)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  <w:r w:rsidRPr="008439E1">
              <w:rPr>
                <w:b/>
              </w:rPr>
              <w:t>40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20" w:name="osv__z2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  <w:r>
              <w:t>3</w:t>
            </w:r>
            <w:r w:rsidR="00F52F43">
              <w:t>45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8439E1" w:rsidRPr="008439E1">
          <w:rPr>
            <w:bCs/>
          </w:rPr>
          <w:t>-</w:t>
        </w:r>
        <w:r w:rsidR="008439E1" w:rsidRPr="008439E1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8439E1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Митяева Ольга Александровна</w:t>
            </w:r>
          </w:p>
        </w:tc>
      </w:tr>
      <w:tr w:rsidR="00AA46ED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Лукичев Дмитрий Олегович</w:t>
            </w:r>
          </w:p>
        </w:tc>
      </w:tr>
      <w:tr w:rsidR="00250DF5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9E1" w:rsidRDefault="008439E1" w:rsidP="0076042D">
      <w:pPr>
        <w:pStyle w:val="a9"/>
      </w:pPr>
      <w:r>
        <w:separator/>
      </w:r>
    </w:p>
  </w:endnote>
  <w:endnote w:type="continuationSeparator" w:id="0">
    <w:p w:rsidR="008439E1" w:rsidRDefault="008439E1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AB039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11091/056-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AD1885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AD1885" w:rsidRPr="00F912F0">
            <w:rPr>
              <w:rStyle w:val="ad"/>
              <w:sz w:val="20"/>
              <w:szCs w:val="20"/>
            </w:rPr>
            <w:fldChar w:fldCharType="separate"/>
          </w:r>
          <w:r w:rsidR="00AB039C">
            <w:rPr>
              <w:rStyle w:val="ad"/>
              <w:noProof/>
              <w:sz w:val="20"/>
              <w:szCs w:val="20"/>
            </w:rPr>
            <w:t>1</w:t>
          </w:r>
          <w:r w:rsidR="00AD1885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B039C" w:rsidRPr="00AB039C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9E1" w:rsidRDefault="008439E1" w:rsidP="0076042D">
      <w:pPr>
        <w:pStyle w:val="a9"/>
      </w:pPr>
      <w:r>
        <w:separator/>
      </w:r>
    </w:p>
  </w:footnote>
  <w:footnote w:type="continuationSeparator" w:id="0">
    <w:p w:rsidR="008439E1" w:rsidRDefault="008439E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634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AAF8A3E5E9664C65A0BDB9209DCEF43F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56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7DB8F9FC9924608983D35D5250158FA"/>
    <w:docVar w:name="rm_id" w:val="211"/>
    <w:docVar w:name="rm_name" w:val=" Секретарь руководителя "/>
    <w:docVar w:name="rm_number" w:val=" 11091/056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80"/>
    <w:docVar w:name="tools" w:val=" Отсутствуют "/>
    <w:docVar w:name="version" w:val="51"/>
    <w:docVar w:name="zona_name" w:val="Кабинет"/>
    <w:docVar w:name="zona_time" w:val="100"/>
  </w:docVars>
  <w:rsids>
    <w:rsidRoot w:val="009B3BAE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00E85"/>
    <w:rsid w:val="00234932"/>
    <w:rsid w:val="00250DF5"/>
    <w:rsid w:val="002E55C6"/>
    <w:rsid w:val="00305B2F"/>
    <w:rsid w:val="00315481"/>
    <w:rsid w:val="003360D5"/>
    <w:rsid w:val="00367816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6A13"/>
    <w:rsid w:val="00717C9F"/>
    <w:rsid w:val="00754D38"/>
    <w:rsid w:val="0076042D"/>
    <w:rsid w:val="007D1852"/>
    <w:rsid w:val="007D2CEA"/>
    <w:rsid w:val="007E25B0"/>
    <w:rsid w:val="008439E1"/>
    <w:rsid w:val="00883461"/>
    <w:rsid w:val="008E68DE"/>
    <w:rsid w:val="008F3FC4"/>
    <w:rsid w:val="0090588D"/>
    <w:rsid w:val="0092778A"/>
    <w:rsid w:val="00967790"/>
    <w:rsid w:val="009B3BAE"/>
    <w:rsid w:val="00A12349"/>
    <w:rsid w:val="00A31CD6"/>
    <w:rsid w:val="00A91908"/>
    <w:rsid w:val="00AA0337"/>
    <w:rsid w:val="00AA4551"/>
    <w:rsid w:val="00AA46ED"/>
    <w:rsid w:val="00AA4DCC"/>
    <w:rsid w:val="00AB039C"/>
    <w:rsid w:val="00AD14A4"/>
    <w:rsid w:val="00AD1885"/>
    <w:rsid w:val="00AD7C32"/>
    <w:rsid w:val="00AF796F"/>
    <w:rsid w:val="00BA5029"/>
    <w:rsid w:val="00BC2F3C"/>
    <w:rsid w:val="00C02721"/>
    <w:rsid w:val="00C80548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EF4D4C"/>
    <w:rsid w:val="00F52F43"/>
    <w:rsid w:val="00F55BC0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2016-11-24T13:46:00Z</dcterms:created>
  <dcterms:modified xsi:type="dcterms:W3CDTF">2016-11-25T06:32:00Z</dcterms:modified>
</cp:coreProperties>
</file>